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19B" w:rsidRPr="00F37082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proofErr w:type="spellStart"/>
      <w:r w:rsidRPr="00F37082">
        <w:rPr>
          <w:rFonts w:ascii="Courier New" w:eastAsia="Times New Roman" w:hAnsi="Courier New" w:cs="Courier New"/>
          <w:b/>
          <w:sz w:val="20"/>
          <w:szCs w:val="20"/>
        </w:rPr>
        <w:t>Audioslave</w:t>
      </w:r>
      <w:proofErr w:type="spellEnd"/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-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>I Am the Highway Chords</w:t>
      </w:r>
    </w:p>
    <w:p w:rsidR="00A33EA7" w:rsidRPr="0017119B" w:rsidRDefault="00A33EA7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F37082">
        <w:rPr>
          <w:rFonts w:ascii="Courier New" w:eastAsia="Times New Roman" w:hAnsi="Courier New" w:cs="Courier New"/>
          <w:b/>
          <w:sz w:val="20"/>
          <w:szCs w:val="20"/>
        </w:rPr>
        <w:t>Int</w:t>
      </w:r>
      <w:r w:rsidR="00F37082" w:rsidRPr="00F37082">
        <w:rPr>
          <w:rFonts w:ascii="Courier New" w:eastAsia="Times New Roman" w:hAnsi="Courier New" w:cs="Courier New"/>
          <w:b/>
          <w:sz w:val="20"/>
          <w:szCs w:val="20"/>
        </w:rPr>
        <w:t>1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>,V1,</w:t>
      </w:r>
      <w:r w:rsidR="00F37082" w:rsidRPr="00F37082">
        <w:rPr>
          <w:rFonts w:ascii="Courier New" w:eastAsia="Times New Roman" w:hAnsi="Courier New" w:cs="Courier New"/>
          <w:b/>
          <w:sz w:val="20"/>
          <w:szCs w:val="20"/>
        </w:rPr>
        <w:t>Ch1,Int2,V2,Ch1,Ch2,Solo,Ch1,Ch2</w:t>
      </w:r>
      <w:r w:rsidR="001D7054">
        <w:rPr>
          <w:rFonts w:ascii="Courier New" w:eastAsia="Times New Roman" w:hAnsi="Courier New" w:cs="Courier New"/>
          <w:b/>
          <w:sz w:val="20"/>
          <w:szCs w:val="20"/>
        </w:rPr>
        <w:t>,Int1</w:t>
      </w:r>
    </w:p>
    <w:p w:rsidR="0017119B" w:rsidRPr="00F37082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17119B" w:rsidRPr="00F37082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F37082">
        <w:rPr>
          <w:rFonts w:ascii="Courier New" w:eastAsia="Times New Roman" w:hAnsi="Courier New" w:cs="Courier New"/>
          <w:b/>
          <w:sz w:val="20"/>
          <w:szCs w:val="20"/>
        </w:rPr>
        <w:t>Intro</w:t>
      </w:r>
      <w:r w:rsidR="001D7054">
        <w:rPr>
          <w:rFonts w:ascii="Courier New" w:eastAsia="Times New Roman" w:hAnsi="Courier New" w:cs="Courier New"/>
          <w:b/>
          <w:sz w:val="20"/>
          <w:szCs w:val="20"/>
        </w:rPr>
        <w:t>1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>: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ab/>
        <w:t xml:space="preserve">C   G   </w:t>
      </w:r>
      <w:proofErr w:type="spellStart"/>
      <w:r w:rsidRPr="00F37082">
        <w:rPr>
          <w:rFonts w:ascii="Courier New" w:eastAsia="Times New Roman" w:hAnsi="Courier New" w:cs="Courier New"/>
          <w:b/>
          <w:sz w:val="20"/>
          <w:szCs w:val="20"/>
        </w:rPr>
        <w:t>Dm</w:t>
      </w:r>
      <w:proofErr w:type="spellEnd"/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Am</w:t>
      </w:r>
    </w:p>
    <w:p w:rsidR="0017119B" w:rsidRPr="00F37082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F37082">
        <w:rPr>
          <w:rFonts w:ascii="Courier New" w:eastAsia="Times New Roman" w:hAnsi="Courier New" w:cs="Courier New"/>
          <w:b/>
          <w:sz w:val="20"/>
          <w:szCs w:val="20"/>
        </w:rPr>
        <w:tab/>
        <w:t xml:space="preserve">C   G   </w:t>
      </w:r>
      <w:proofErr w:type="spellStart"/>
      <w:r w:rsidRPr="00F37082">
        <w:rPr>
          <w:rFonts w:ascii="Courier New" w:eastAsia="Times New Roman" w:hAnsi="Courier New" w:cs="Courier New"/>
          <w:b/>
          <w:sz w:val="20"/>
          <w:szCs w:val="20"/>
        </w:rPr>
        <w:t>Dm</w:t>
      </w:r>
      <w:proofErr w:type="spellEnd"/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Am</w:t>
      </w:r>
    </w:p>
    <w:p w:rsidR="0017119B" w:rsidRPr="0017119B" w:rsidRDefault="00A33EA7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F37082">
        <w:rPr>
          <w:rFonts w:ascii="Courier New" w:eastAsia="Times New Roman" w:hAnsi="Courier New" w:cs="Courier New"/>
          <w:b/>
          <w:sz w:val="20"/>
          <w:szCs w:val="20"/>
        </w:rPr>
        <w:t>Intro2:</w:t>
      </w:r>
      <w:r w:rsidR="00BD5BBC" w:rsidRPr="00F37082">
        <w:rPr>
          <w:rFonts w:ascii="Courier New" w:eastAsia="Times New Roman" w:hAnsi="Courier New" w:cs="Courier New"/>
          <w:b/>
          <w:sz w:val="20"/>
          <w:szCs w:val="20"/>
        </w:rPr>
        <w:tab/>
        <w:t>Am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F37082">
        <w:rPr>
          <w:rFonts w:ascii="Courier New" w:eastAsia="Times New Roman" w:hAnsi="Courier New" w:cs="Courier New"/>
          <w:b/>
          <w:sz w:val="20"/>
          <w:szCs w:val="20"/>
        </w:rPr>
        <w:t>Verse 1: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F       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C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G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 Am      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119B">
        <w:rPr>
          <w:rFonts w:ascii="Courier New" w:eastAsia="Times New Roman" w:hAnsi="Courier New" w:cs="Courier New"/>
          <w:sz w:val="20"/>
          <w:szCs w:val="20"/>
        </w:rPr>
        <w:t xml:space="preserve">Pearls </w:t>
      </w:r>
      <w:r w:rsidR="00F37082" w:rsidRPr="00F37082">
        <w:rPr>
          <w:rFonts w:ascii="Courier New" w:eastAsia="Times New Roman" w:hAnsi="Courier New" w:cs="Courier New"/>
          <w:sz w:val="20"/>
          <w:szCs w:val="20"/>
        </w:rPr>
        <w:t>a</w:t>
      </w:r>
      <w:r w:rsidRPr="0017119B">
        <w:rPr>
          <w:rFonts w:ascii="Courier New" w:eastAsia="Times New Roman" w:hAnsi="Courier New" w:cs="Courier New"/>
          <w:sz w:val="20"/>
          <w:szCs w:val="20"/>
        </w:rPr>
        <w:t>nd swine bereft of me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F       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C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G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 Am       </w:t>
      </w:r>
    </w:p>
    <w:p w:rsidR="0017119B" w:rsidRPr="0017119B" w:rsidRDefault="00F37082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L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ong and weary my road has </w:t>
      </w:r>
      <w:bookmarkStart w:id="0" w:name="_GoBack"/>
      <w:bookmarkEnd w:id="0"/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been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   F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        </w:t>
      </w:r>
      <w:proofErr w:type="gramStart"/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C 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>Am</w:t>
      </w:r>
      <w:proofErr w:type="gramEnd"/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Pr="0017119B">
        <w:rPr>
          <w:rFonts w:ascii="Courier New" w:eastAsia="Times New Roman" w:hAnsi="Courier New" w:cs="Courier New"/>
          <w:sz w:val="20"/>
          <w:szCs w:val="20"/>
        </w:rPr>
        <w:t xml:space="preserve"> was lost in the cities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G         C Am   </w:t>
      </w:r>
    </w:p>
    <w:p w:rsidR="0017119B" w:rsidRPr="0017119B" w:rsidRDefault="00F37082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A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lone in the hills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F       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C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>Am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G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</w:t>
      </w:r>
      <w:r w:rsidR="00A33EA7" w:rsidRPr="00F37082"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  <w:r w:rsidRPr="00F37082">
        <w:rPr>
          <w:rFonts w:ascii="Courier New" w:eastAsia="Times New Roman" w:hAnsi="Courier New" w:cs="Courier New"/>
          <w:b/>
          <w:sz w:val="20"/>
          <w:szCs w:val="20"/>
        </w:rPr>
        <w:t>C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Am       </w:t>
      </w:r>
    </w:p>
    <w:p w:rsidR="0017119B" w:rsidRPr="00F37082" w:rsidRDefault="00F37082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N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o sorrow or pity for leaving </w:t>
      </w:r>
      <w:r w:rsidR="0017119B"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 feel</w:t>
      </w:r>
    </w:p>
    <w:p w:rsidR="00A33EA7" w:rsidRPr="00F37082" w:rsidRDefault="00A33EA7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33EA7" w:rsidRPr="0017119B" w:rsidRDefault="00A33EA7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F37082">
        <w:rPr>
          <w:rFonts w:ascii="Courier New" w:eastAsia="Times New Roman" w:hAnsi="Courier New" w:cs="Courier New"/>
          <w:b/>
          <w:sz w:val="20"/>
          <w:szCs w:val="20"/>
        </w:rPr>
        <w:t>Chorus: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C         G               </w:t>
      </w:r>
      <w:proofErr w:type="spellStart"/>
      <w:r w:rsidRPr="0017119B">
        <w:rPr>
          <w:rFonts w:ascii="Courier New" w:eastAsia="Times New Roman" w:hAnsi="Courier New" w:cs="Courier New"/>
          <w:b/>
          <w:sz w:val="20"/>
          <w:szCs w:val="20"/>
        </w:rPr>
        <w:t>Dm</w:t>
      </w:r>
      <w:proofErr w:type="spellEnd"/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119B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="00A33EA7"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Pr="0017119B">
        <w:rPr>
          <w:rFonts w:ascii="Courier New" w:eastAsia="Times New Roman" w:hAnsi="Courier New" w:cs="Courier New"/>
          <w:sz w:val="20"/>
          <w:szCs w:val="20"/>
        </w:rPr>
        <w:t xml:space="preserve"> am not your rolling wheels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        Am </w:t>
      </w:r>
    </w:p>
    <w:p w:rsidR="0017119B" w:rsidRPr="0017119B" w:rsidRDefault="00A33EA7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 am the highway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C          G               </w:t>
      </w:r>
      <w:proofErr w:type="spellStart"/>
      <w:r w:rsidRPr="0017119B">
        <w:rPr>
          <w:rFonts w:ascii="Courier New" w:eastAsia="Times New Roman" w:hAnsi="Courier New" w:cs="Courier New"/>
          <w:b/>
          <w:sz w:val="20"/>
          <w:szCs w:val="20"/>
        </w:rPr>
        <w:t>Dm</w:t>
      </w:r>
      <w:proofErr w:type="spellEnd"/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119B">
        <w:rPr>
          <w:rFonts w:ascii="Courier New" w:eastAsia="Times New Roman" w:hAnsi="Courier New" w:cs="Courier New"/>
          <w:sz w:val="20"/>
          <w:szCs w:val="20"/>
        </w:rPr>
        <w:t xml:space="preserve">    </w:t>
      </w:r>
      <w:r w:rsidR="00A33EA7"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Pr="0017119B">
        <w:rPr>
          <w:rFonts w:ascii="Courier New" w:eastAsia="Times New Roman" w:hAnsi="Courier New" w:cs="Courier New"/>
          <w:sz w:val="20"/>
          <w:szCs w:val="20"/>
        </w:rPr>
        <w:t xml:space="preserve"> am not your carpet ride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      E </w:t>
      </w:r>
    </w:p>
    <w:p w:rsidR="0017119B" w:rsidRPr="0017119B" w:rsidRDefault="00F37082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="00A33EA7" w:rsidRPr="00F37082">
        <w:rPr>
          <w:rFonts w:ascii="Courier New" w:eastAsia="Times New Roman" w:hAnsi="Courier New" w:cs="Courier New"/>
          <w:sz w:val="20"/>
          <w:szCs w:val="20"/>
        </w:rPr>
        <w:t>am the sky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17119B" w:rsidRPr="0017119B" w:rsidRDefault="00BD5BBC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Verse 2:</w:t>
      </w:r>
    </w:p>
    <w:p w:rsidR="0017119B" w:rsidRPr="0017119B" w:rsidRDefault="00BD5BBC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F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riends and liars don't wait for me </w:t>
      </w:r>
    </w:p>
    <w:p w:rsidR="0017119B" w:rsidRPr="0017119B" w:rsidRDefault="00BD5BBC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C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ause </w:t>
      </w:r>
      <w:r w:rsidR="00F37082"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'll get on all by myself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119B">
        <w:rPr>
          <w:rFonts w:ascii="Courier New" w:eastAsia="Times New Roman" w:hAnsi="Courier New" w:cs="Courier New"/>
          <w:sz w:val="20"/>
          <w:szCs w:val="20"/>
        </w:rPr>
        <w:t xml:space="preserve">I put millions of miles under my heels </w:t>
      </w:r>
    </w:p>
    <w:p w:rsidR="0017119B" w:rsidRPr="0017119B" w:rsidRDefault="00BD5BBC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A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nd still too close to you </w:t>
      </w:r>
      <w:r w:rsidR="00F37082" w:rsidRPr="00F37082">
        <w:rPr>
          <w:rFonts w:ascii="Courier New" w:eastAsia="Times New Roman" w:hAnsi="Courier New" w:cs="Courier New"/>
          <w:sz w:val="20"/>
          <w:szCs w:val="20"/>
        </w:rPr>
        <w:t>O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 feel </w:t>
      </w:r>
    </w:p>
    <w:p w:rsidR="0017119B" w:rsidRPr="0017119B" w:rsidRDefault="0017119B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</w:p>
    <w:p w:rsidR="0017119B" w:rsidRPr="0017119B" w:rsidRDefault="00F37082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F37082">
        <w:rPr>
          <w:rFonts w:ascii="Courier New" w:eastAsia="Times New Roman" w:hAnsi="Courier New" w:cs="Courier New"/>
          <w:b/>
          <w:sz w:val="20"/>
          <w:szCs w:val="20"/>
        </w:rPr>
        <w:t>Chorus 2:</w:t>
      </w:r>
    </w:p>
    <w:p w:rsidR="00F37082" w:rsidRPr="0017119B" w:rsidRDefault="00F37082" w:rsidP="00F37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C         G               </w:t>
      </w:r>
      <w:proofErr w:type="spellStart"/>
      <w:r w:rsidRPr="0017119B">
        <w:rPr>
          <w:rFonts w:ascii="Courier New" w:eastAsia="Times New Roman" w:hAnsi="Courier New" w:cs="Courier New"/>
          <w:b/>
          <w:sz w:val="20"/>
          <w:szCs w:val="20"/>
        </w:rPr>
        <w:t>Dm</w:t>
      </w:r>
      <w:proofErr w:type="spellEnd"/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</w:p>
    <w:p w:rsidR="0017119B" w:rsidRPr="0017119B" w:rsidRDefault="00F37082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 am not your blowing wind </w:t>
      </w:r>
    </w:p>
    <w:p w:rsidR="00F37082" w:rsidRPr="0017119B" w:rsidRDefault="00F37082" w:rsidP="00F37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        Am </w:t>
      </w:r>
    </w:p>
    <w:p w:rsidR="0017119B" w:rsidRPr="0017119B" w:rsidRDefault="00F37082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 am the </w:t>
      </w:r>
      <w:r w:rsidRPr="00F37082">
        <w:rPr>
          <w:rFonts w:ascii="Courier New" w:eastAsia="Times New Roman" w:hAnsi="Courier New" w:cs="Courier New"/>
          <w:sz w:val="20"/>
          <w:szCs w:val="20"/>
        </w:rPr>
        <w:t>lightening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:rsidR="00F37082" w:rsidRPr="0017119B" w:rsidRDefault="00F37082" w:rsidP="00F37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C         G               </w:t>
      </w:r>
      <w:proofErr w:type="spellStart"/>
      <w:r w:rsidRPr="0017119B">
        <w:rPr>
          <w:rFonts w:ascii="Courier New" w:eastAsia="Times New Roman" w:hAnsi="Courier New" w:cs="Courier New"/>
          <w:b/>
          <w:sz w:val="20"/>
          <w:szCs w:val="20"/>
        </w:rPr>
        <w:t>Dm</w:t>
      </w:r>
      <w:proofErr w:type="spellEnd"/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</w:p>
    <w:p w:rsidR="0017119B" w:rsidRPr="0017119B" w:rsidRDefault="00F37082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 am not your autumn moon </w:t>
      </w:r>
    </w:p>
    <w:p w:rsidR="00F37082" w:rsidRPr="0017119B" w:rsidRDefault="00F37082" w:rsidP="00F37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      E </w:t>
      </w:r>
    </w:p>
    <w:p w:rsidR="0017119B" w:rsidRPr="0017119B" w:rsidRDefault="00F37082" w:rsidP="00171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I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 am the </w:t>
      </w:r>
      <w:r w:rsidRPr="00F37082">
        <w:rPr>
          <w:rFonts w:ascii="Courier New" w:eastAsia="Times New Roman" w:hAnsi="Courier New" w:cs="Courier New"/>
          <w:sz w:val="20"/>
          <w:szCs w:val="20"/>
        </w:rPr>
        <w:t>night</w:t>
      </w:r>
    </w:p>
    <w:p w:rsidR="00F37082" w:rsidRPr="0017119B" w:rsidRDefault="00F37082" w:rsidP="00F37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         E </w:t>
      </w:r>
    </w:p>
    <w:p w:rsidR="001B6941" w:rsidRDefault="00F37082" w:rsidP="00F37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7082">
        <w:rPr>
          <w:rFonts w:ascii="Courier New" w:eastAsia="Times New Roman" w:hAnsi="Courier New" w:cs="Courier New"/>
          <w:sz w:val="20"/>
          <w:szCs w:val="20"/>
        </w:rPr>
        <w:t>T</w:t>
      </w:r>
      <w:r w:rsidR="0017119B" w:rsidRPr="0017119B">
        <w:rPr>
          <w:rFonts w:ascii="Courier New" w:eastAsia="Times New Roman" w:hAnsi="Courier New" w:cs="Courier New"/>
          <w:sz w:val="20"/>
          <w:szCs w:val="20"/>
        </w:rPr>
        <w:t xml:space="preserve">he </w:t>
      </w:r>
      <w:r w:rsidRPr="00F37082">
        <w:rPr>
          <w:rFonts w:ascii="Courier New" w:eastAsia="Times New Roman" w:hAnsi="Courier New" w:cs="Courier New"/>
          <w:sz w:val="20"/>
          <w:szCs w:val="20"/>
        </w:rPr>
        <w:t>night</w:t>
      </w:r>
    </w:p>
    <w:p w:rsidR="00F37082" w:rsidRPr="00F37082" w:rsidRDefault="00F37082" w:rsidP="00F37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F37082" w:rsidRDefault="00F37082" w:rsidP="00F37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>
        <w:rPr>
          <w:rFonts w:ascii="Courier New" w:eastAsia="Times New Roman" w:hAnsi="Courier New" w:cs="Courier New"/>
          <w:b/>
          <w:sz w:val="20"/>
          <w:szCs w:val="20"/>
        </w:rPr>
        <w:t>Solo:</w:t>
      </w:r>
    </w:p>
    <w:p w:rsidR="00F37082" w:rsidRPr="0017119B" w:rsidRDefault="00F37082" w:rsidP="00F370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17119B">
        <w:rPr>
          <w:rFonts w:ascii="Courier New" w:eastAsia="Times New Roman" w:hAnsi="Courier New" w:cs="Courier New"/>
          <w:b/>
          <w:sz w:val="20"/>
          <w:szCs w:val="20"/>
        </w:rPr>
        <w:t>F</w:t>
      </w:r>
      <w:r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>C</w:t>
      </w:r>
      <w:r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>G</w:t>
      </w:r>
      <w:r>
        <w:rPr>
          <w:rFonts w:ascii="Courier New" w:eastAsia="Times New Roman" w:hAnsi="Courier New" w:cs="Courier New"/>
          <w:b/>
          <w:sz w:val="20"/>
          <w:szCs w:val="20"/>
        </w:rPr>
        <w:t xml:space="preserve">   </w:t>
      </w:r>
      <w:r w:rsidRPr="0017119B">
        <w:rPr>
          <w:rFonts w:ascii="Courier New" w:eastAsia="Times New Roman" w:hAnsi="Courier New" w:cs="Courier New"/>
          <w:b/>
          <w:sz w:val="20"/>
          <w:szCs w:val="20"/>
        </w:rPr>
        <w:t xml:space="preserve">Am       </w:t>
      </w:r>
    </w:p>
    <w:p w:rsidR="00F37082" w:rsidRPr="00F37082" w:rsidRDefault="00F37082">
      <w:pPr>
        <w:rPr>
          <w:rFonts w:ascii="Courier New" w:hAnsi="Courier New" w:cs="Courier New"/>
          <w:sz w:val="20"/>
          <w:szCs w:val="20"/>
        </w:rPr>
      </w:pPr>
    </w:p>
    <w:sectPr w:rsidR="00F37082" w:rsidRPr="00F370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19B"/>
    <w:rsid w:val="00142E9D"/>
    <w:rsid w:val="0017119B"/>
    <w:rsid w:val="001B6941"/>
    <w:rsid w:val="001D7054"/>
    <w:rsid w:val="00A33EA7"/>
    <w:rsid w:val="00BD5BBC"/>
    <w:rsid w:val="00F3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11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119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11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119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6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4B76285A.dotm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4</cp:revision>
  <dcterms:created xsi:type="dcterms:W3CDTF">2017-06-28T11:12:00Z</dcterms:created>
  <dcterms:modified xsi:type="dcterms:W3CDTF">2017-06-28T11:27:00Z</dcterms:modified>
</cp:coreProperties>
</file>